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80A" w:rsidRDefault="0029380A" w:rsidP="00932481">
      <w:pPr>
        <w:tabs>
          <w:tab w:val="left" w:pos="670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УТВЕРЖДАЮ</w:t>
      </w:r>
      <w:r w:rsidRPr="003F52F5">
        <w:rPr>
          <w:rFonts w:ascii="Times New Roman" w:hAnsi="Times New Roman"/>
          <w:sz w:val="28"/>
          <w:szCs w:val="28"/>
        </w:rPr>
        <w:t>:</w:t>
      </w:r>
    </w:p>
    <w:p w:rsidR="0029380A" w:rsidRDefault="0029380A" w:rsidP="00932481">
      <w:pPr>
        <w:tabs>
          <w:tab w:val="left" w:pos="411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Зав. МКДОУ Д/с № 3___________И.Ю.Филипповская</w:t>
      </w:r>
    </w:p>
    <w:p w:rsidR="0029380A" w:rsidRDefault="0029380A" w:rsidP="00932481">
      <w:pPr>
        <w:tabs>
          <w:tab w:val="left" w:pos="652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"___"________2017г.</w:t>
      </w:r>
    </w:p>
    <w:p w:rsidR="0029380A" w:rsidRPr="003F52F5" w:rsidRDefault="0029380A" w:rsidP="00932481">
      <w:pPr>
        <w:rPr>
          <w:rFonts w:ascii="Times New Roman" w:hAnsi="Times New Roman"/>
          <w:b/>
          <w:sz w:val="36"/>
          <w:szCs w:val="36"/>
          <w:u w:val="single"/>
        </w:rPr>
      </w:pPr>
    </w:p>
    <w:p w:rsidR="0029380A" w:rsidRPr="003F52F5" w:rsidRDefault="0029380A" w:rsidP="00932481">
      <w:pPr>
        <w:tabs>
          <w:tab w:val="left" w:pos="2535"/>
        </w:tabs>
        <w:jc w:val="center"/>
        <w:rPr>
          <w:rFonts w:ascii="Times New Roman" w:hAnsi="Times New Roman"/>
          <w:b/>
          <w:sz w:val="36"/>
          <w:szCs w:val="36"/>
          <w:u w:val="single"/>
        </w:rPr>
      </w:pPr>
      <w:r w:rsidRPr="003F52F5">
        <w:rPr>
          <w:rFonts w:ascii="Times New Roman" w:hAnsi="Times New Roman"/>
          <w:b/>
          <w:sz w:val="36"/>
          <w:szCs w:val="36"/>
          <w:u w:val="single"/>
        </w:rPr>
        <w:t>Функциональные обязанности дежурных лиц № 1</w:t>
      </w:r>
    </w:p>
    <w:p w:rsidR="0029380A" w:rsidRDefault="0029380A" w:rsidP="009324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Дежурные лица в МКДОУ детском саду № 3 "Солнышко" назначаются заведующим учреждения из числа сотрудников и подчиняются заведующему детским садом.</w:t>
      </w:r>
    </w:p>
    <w:p w:rsidR="0029380A" w:rsidRPr="003F52F5" w:rsidRDefault="0029380A" w:rsidP="00932481">
      <w:pPr>
        <w:rPr>
          <w:rFonts w:ascii="Times New Roman" w:hAnsi="Times New Roman"/>
          <w:b/>
          <w:sz w:val="28"/>
          <w:szCs w:val="28"/>
          <w:u w:val="single"/>
        </w:rPr>
      </w:pPr>
      <w:r w:rsidRPr="003F52F5">
        <w:rPr>
          <w:rFonts w:ascii="Times New Roman" w:hAnsi="Times New Roman"/>
          <w:b/>
          <w:sz w:val="28"/>
          <w:szCs w:val="28"/>
          <w:u w:val="single"/>
        </w:rPr>
        <w:t>Дежурные обязаны:</w:t>
      </w:r>
    </w:p>
    <w:p w:rsidR="0029380A" w:rsidRDefault="0029380A" w:rsidP="009324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Знать свои функциональные обязанности и добросовестно их выполнять.</w:t>
      </w:r>
    </w:p>
    <w:p w:rsidR="0029380A" w:rsidRDefault="0029380A" w:rsidP="009324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 здании ДОУ обеспечивать только санкционированный доступ должностных лиц,персонала, воспитанников, посетителей.</w:t>
      </w:r>
    </w:p>
    <w:p w:rsidR="0029380A" w:rsidRDefault="0029380A" w:rsidP="009324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Вход в здание  образовательного учреждения лицам разрешать только при наличии у них документа, удостоверяющего личность, после регистрации в журнале учета посетителей.</w:t>
      </w:r>
    </w:p>
    <w:p w:rsidR="0029380A" w:rsidRDefault="0029380A" w:rsidP="0093248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Круглосуточный доступ в здание образовательного учреждения разрешить должностным лицам, педагогическому составу    и обслуживающему персоналу согласно списка, а лицам, осуществляющим дежурство- по дополнительному списку(графику дежурства), утвержденному руководителем образовательного учреждения и заверенного печатью данного учреждения.</w:t>
      </w:r>
    </w:p>
    <w:p w:rsidR="0029380A" w:rsidRDefault="0029380A" w:rsidP="00FF33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При возникновении чрезвычайных ситуаций в ДОУ дежурный обязан информировать оперативно-дежурные службы и администрацию ДОУ.</w:t>
      </w:r>
    </w:p>
    <w:p w:rsidR="0029380A" w:rsidRPr="00FF3334" w:rsidRDefault="0029380A" w:rsidP="00FF33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Ежегодно контролировать недопущение оставления посетителями личных вещей в учреждении. В случае их обнаружения действовать согласно инструкции при обнаружении предмета, похожее на взрывное устройство.</w:t>
      </w:r>
    </w:p>
    <w:sectPr w:rsidR="0029380A" w:rsidRPr="00FF3334" w:rsidSect="00DF5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481"/>
    <w:rsid w:val="0029380A"/>
    <w:rsid w:val="0038091F"/>
    <w:rsid w:val="003F52F5"/>
    <w:rsid w:val="008B2715"/>
    <w:rsid w:val="00932481"/>
    <w:rsid w:val="00DF5C63"/>
    <w:rsid w:val="00FF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C6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1</Pages>
  <Words>202</Words>
  <Characters>1154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леха</cp:lastModifiedBy>
  <cp:revision>3</cp:revision>
  <cp:lastPrinted>2017-08-08T10:21:00Z</cp:lastPrinted>
  <dcterms:created xsi:type="dcterms:W3CDTF">2017-08-07T17:29:00Z</dcterms:created>
  <dcterms:modified xsi:type="dcterms:W3CDTF">2017-08-08T10:22:00Z</dcterms:modified>
</cp:coreProperties>
</file>